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D36" w:rsidRDefault="00CC37C2" w:rsidP="00743D36">
      <w:pPr>
        <w:spacing w:line="480" w:lineRule="auto"/>
        <w:ind w:firstLine="720"/>
      </w:pPr>
      <w:r>
        <w:t>After Victor dies the creature was happy. The creature traveled alone for weeks being feared by everyone. Soon he got lonely again. He decided to go back to Victor’s home and find the studies. He stole scuba gear and got the basket</w:t>
      </w:r>
      <w:r w:rsidR="00232204">
        <w:t xml:space="preserve"> of body parts</w:t>
      </w:r>
      <w:r>
        <w:t xml:space="preserve"> from the bottom of the sea. He found Victor’s studies and began reading the journal. After weeks of endless study the creature got to work. He got more dead bodies and began to </w:t>
      </w:r>
      <w:r w:rsidR="00232204">
        <w:t>make</w:t>
      </w:r>
      <w:r>
        <w:t xml:space="preserve"> his mate. He made the potion and gave life to his wife. Together they terrorized everyone. </w:t>
      </w:r>
      <w:r w:rsidR="00C2047D">
        <w:t>After a while all the people hunted them. They finally decided they wanted to settle down and raise kids. The problem was</w:t>
      </w:r>
      <w:r w:rsidR="00101732">
        <w:t xml:space="preserve"> they can’t have children. So they began their experiment making children using the same things that created them.</w:t>
      </w:r>
      <w:r w:rsidR="00743D36">
        <w:t xml:space="preserve"> </w:t>
      </w:r>
    </w:p>
    <w:p w:rsidR="00973E47" w:rsidRDefault="00101732" w:rsidP="00743D36">
      <w:pPr>
        <w:spacing w:line="480" w:lineRule="auto"/>
        <w:ind w:firstLine="720"/>
      </w:pPr>
      <w:r>
        <w:t>After they created the children they traveled the world, taking over ships and other ways of travel</w:t>
      </w:r>
      <w:r w:rsidR="00BB6D6F">
        <w:t>. They did everything a normal family would except for the killing and thievery. They made adjustments to their body until they were faster and stronger than they ever were. They even mad</w:t>
      </w:r>
      <w:r w:rsidR="00973E47">
        <w:t>e</w:t>
      </w:r>
      <w:r w:rsidR="00BB6D6F">
        <w:t xml:space="preserve"> themselves look less ugly. One day they killed an entire village. Armies from around the world were angry at these creatures. They sent air force from almost 75% of the countries and began attacking these monsters. The creatures ran and ran until they came to the Amazon rainforest. The armies lost them in the trees there they lived for a long time.</w:t>
      </w:r>
      <w:r w:rsidR="00743D36">
        <w:t xml:space="preserve"> Soon everyone forgot about them. </w:t>
      </w:r>
      <w:r w:rsidR="00973E47">
        <w:t xml:space="preserve">The left the jungle and lived as they did before. </w:t>
      </w:r>
    </w:p>
    <w:p w:rsidR="00C2047D" w:rsidRDefault="00973E47" w:rsidP="00743D36">
      <w:pPr>
        <w:spacing w:line="480" w:lineRule="auto"/>
        <w:ind w:firstLine="720"/>
      </w:pPr>
      <w:r>
        <w:t>The sailor that saw Victor die was old and frail, but some of his crew were still strong. On day they were traveling when the sailor spotted something big running along a shoreline. He took out binoculars and saw a big, ugly, creepy creature. He remembered what Victor said and told his crew to dock. They went off to hunt the creature. One dark night the creature was sleeping with his family the crew snuck up on them and began shooting the creatures. They awoke and became angry, but soon the crew’s bullets were too much. The crew thoug</w:t>
      </w:r>
      <w:bookmarkStart w:id="0" w:name="_GoBack"/>
      <w:r>
        <w:t xml:space="preserve">ht they killed the creature, but soon the creature healed. </w:t>
      </w:r>
      <w:r>
        <w:lastRenderedPageBreak/>
        <w:t xml:space="preserve">The creature was healed centuries later, but went to space on a spaceship. He and his family lived on the moon. They didn’t need oxygen because they are not the same as humans. </w:t>
      </w:r>
      <w:bookmarkEnd w:id="0"/>
    </w:p>
    <w:p w:rsidR="00C2047D" w:rsidRDefault="00C2047D"/>
    <w:sectPr w:rsidR="00C2047D">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E47" w:rsidRDefault="00973E47" w:rsidP="00CC37C2">
      <w:pPr>
        <w:spacing w:after="0" w:line="240" w:lineRule="auto"/>
      </w:pPr>
      <w:r>
        <w:separator/>
      </w:r>
    </w:p>
  </w:endnote>
  <w:endnote w:type="continuationSeparator" w:id="0">
    <w:p w:rsidR="00973E47" w:rsidRDefault="00973E47" w:rsidP="00CC37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E47" w:rsidRDefault="00973E47" w:rsidP="00CC37C2">
      <w:pPr>
        <w:spacing w:after="0" w:line="240" w:lineRule="auto"/>
      </w:pPr>
      <w:r>
        <w:separator/>
      </w:r>
    </w:p>
  </w:footnote>
  <w:footnote w:type="continuationSeparator" w:id="0">
    <w:p w:rsidR="00973E47" w:rsidRDefault="00973E47" w:rsidP="00CC37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E47" w:rsidRDefault="00973E47" w:rsidP="00CC37C2">
    <w:pPr>
      <w:pStyle w:val="Header"/>
      <w:jc w:val="center"/>
    </w:pPr>
    <w:proofErr w:type="spellStart"/>
    <w:r>
      <w:t>Nic</w:t>
    </w:r>
    <w:proofErr w:type="spellEnd"/>
    <w:r>
      <w:t xml:space="preserve"> </w:t>
    </w:r>
    <w:proofErr w:type="spellStart"/>
    <w:r>
      <w:t>Grube</w:t>
    </w:r>
    <w:proofErr w:type="spellEnd"/>
  </w:p>
  <w:p w:rsidR="00973E47" w:rsidRDefault="00973E47" w:rsidP="00CC37C2">
    <w:pPr>
      <w:pStyle w:val="Header"/>
      <w:jc w:val="center"/>
    </w:pPr>
    <w:r>
      <w:t>Frankenstein Story Extension</w:t>
    </w:r>
  </w:p>
  <w:p w:rsidR="00973E47" w:rsidRDefault="00973E4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7C2"/>
    <w:rsid w:val="00101732"/>
    <w:rsid w:val="00141381"/>
    <w:rsid w:val="00232204"/>
    <w:rsid w:val="00501B9D"/>
    <w:rsid w:val="005B0287"/>
    <w:rsid w:val="00743D36"/>
    <w:rsid w:val="00892D23"/>
    <w:rsid w:val="00973E47"/>
    <w:rsid w:val="00BB6D6F"/>
    <w:rsid w:val="00C2047D"/>
    <w:rsid w:val="00CC37C2"/>
    <w:rsid w:val="00FF7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37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37C2"/>
  </w:style>
  <w:style w:type="paragraph" w:styleId="Footer">
    <w:name w:val="footer"/>
    <w:basedOn w:val="Normal"/>
    <w:link w:val="FooterChar"/>
    <w:uiPriority w:val="99"/>
    <w:unhideWhenUsed/>
    <w:rsid w:val="00CC37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37C2"/>
  </w:style>
  <w:style w:type="paragraph" w:styleId="BalloonText">
    <w:name w:val="Balloon Text"/>
    <w:basedOn w:val="Normal"/>
    <w:link w:val="BalloonTextChar"/>
    <w:uiPriority w:val="99"/>
    <w:semiHidden/>
    <w:unhideWhenUsed/>
    <w:rsid w:val="00CC37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37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37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37C2"/>
  </w:style>
  <w:style w:type="paragraph" w:styleId="Footer">
    <w:name w:val="footer"/>
    <w:basedOn w:val="Normal"/>
    <w:link w:val="FooterChar"/>
    <w:uiPriority w:val="99"/>
    <w:unhideWhenUsed/>
    <w:rsid w:val="00CC37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37C2"/>
  </w:style>
  <w:style w:type="paragraph" w:styleId="BalloonText">
    <w:name w:val="Balloon Text"/>
    <w:basedOn w:val="Normal"/>
    <w:link w:val="BalloonTextChar"/>
    <w:uiPriority w:val="99"/>
    <w:semiHidden/>
    <w:unhideWhenUsed/>
    <w:rsid w:val="00CC37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37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1CDD192D.dotm</Template>
  <TotalTime>58</TotalTime>
  <Pages>2</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kaneareaschooldistrict</Company>
  <LinksUpToDate>false</LinksUpToDate>
  <CharactersWithSpaces>2253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kaneareaschooldistrict</dc:creator>
  <cp:keywords/>
  <dc:description/>
  <cp:lastModifiedBy>kaneareaschooldistrict</cp:lastModifiedBy>
  <cp:revision>9</cp:revision>
  <dcterms:created xsi:type="dcterms:W3CDTF">2011-10-12T17:55:00Z</dcterms:created>
  <dcterms:modified xsi:type="dcterms:W3CDTF">2011-10-14T17:49:00Z</dcterms:modified>
</cp:coreProperties>
</file>